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8610" w14:textId="77777777" w:rsidR="00B117DF" w:rsidRPr="00B169DF" w:rsidRDefault="00B117DF" w:rsidP="00B117DF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>Załącznik nr 1.5 do Zarządzenia Rektora UR  nr 7/2023</w:t>
      </w:r>
    </w:p>
    <w:p w14:paraId="44F3FFC9" w14:textId="77777777" w:rsidR="00B117DF" w:rsidRPr="00B169DF" w:rsidRDefault="00B117DF" w:rsidP="00B117D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FA8921E" w14:textId="77777777" w:rsidR="00B117DF" w:rsidRPr="00B169DF" w:rsidRDefault="00B117DF" w:rsidP="00B117D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892D75">
        <w:rPr>
          <w:rFonts w:ascii="Corbel" w:hAnsi="Corbel"/>
          <w:iCs/>
          <w:smallCaps/>
          <w:sz w:val="24"/>
          <w:szCs w:val="24"/>
        </w:rPr>
        <w:t>2023/2024 – 2024/2025</w:t>
      </w: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0FA6968" w14:textId="77777777" w:rsidR="00B117DF" w:rsidRPr="00B169DF" w:rsidRDefault="00B117DF" w:rsidP="00B117D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Pr="00892D75"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3</w:t>
      </w:r>
      <w:r w:rsidRPr="00892D75">
        <w:rPr>
          <w:rFonts w:ascii="Corbel" w:hAnsi="Corbel"/>
          <w:sz w:val="20"/>
          <w:szCs w:val="20"/>
        </w:rPr>
        <w:t>/202</w:t>
      </w:r>
      <w:r>
        <w:rPr>
          <w:rFonts w:ascii="Corbel" w:hAnsi="Corbel"/>
          <w:sz w:val="20"/>
          <w:szCs w:val="20"/>
        </w:rPr>
        <w:t>4</w:t>
      </w:r>
    </w:p>
    <w:p w14:paraId="0F26CA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2148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7B5C" w:rsidRPr="00107B5C" w14:paraId="60F4F4B4" w14:textId="77777777" w:rsidTr="43B12A85">
        <w:tc>
          <w:tcPr>
            <w:tcW w:w="2694" w:type="dxa"/>
            <w:vAlign w:val="center"/>
          </w:tcPr>
          <w:p w14:paraId="3DD729CB" w14:textId="77777777" w:rsidR="0085747A" w:rsidRPr="0077235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B1443" w14:textId="7349397E" w:rsidR="0085747A" w:rsidRPr="009B4F2F" w:rsidRDefault="00107B5C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B4F2F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="00772352" w:rsidRPr="009B4F2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="00107B5C" w:rsidRPr="00107B5C" w14:paraId="31EC317F" w14:textId="77777777" w:rsidTr="43B12A85">
        <w:tc>
          <w:tcPr>
            <w:tcW w:w="2694" w:type="dxa"/>
            <w:vAlign w:val="center"/>
          </w:tcPr>
          <w:p w14:paraId="305C773C" w14:textId="77777777" w:rsidR="0085747A" w:rsidRPr="005B0CF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B0CF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56FB1B" w14:textId="556089D1" w:rsidR="0085747A" w:rsidRPr="00B94BC3" w:rsidRDefault="00FF51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="00107B5C" w:rsidRPr="00107B5C" w14:paraId="0281F0E9" w14:textId="77777777" w:rsidTr="43B12A85">
        <w:tc>
          <w:tcPr>
            <w:tcW w:w="2694" w:type="dxa"/>
            <w:vAlign w:val="center"/>
          </w:tcPr>
          <w:p w14:paraId="4D33A430" w14:textId="77777777" w:rsidR="0085747A" w:rsidRPr="0077235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7235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2E911D" w14:textId="15A2BE68" w:rsidR="0085747A" w:rsidRPr="00772352" w:rsidRDefault="00C71AF4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7055EA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107B5C" w:rsidRPr="00107B5C" w14:paraId="791AFEEC" w14:textId="77777777" w:rsidTr="43B12A85">
        <w:tc>
          <w:tcPr>
            <w:tcW w:w="2694" w:type="dxa"/>
            <w:vAlign w:val="center"/>
          </w:tcPr>
          <w:p w14:paraId="4E03D949" w14:textId="77777777" w:rsidR="0085747A" w:rsidRPr="0077235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B399AC" w14:textId="614BF2E2" w:rsidR="0085747A" w:rsidRPr="00772352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107B5C" w:rsidRPr="00107B5C" w14:paraId="725BAB03" w14:textId="77777777" w:rsidTr="43B12A85">
        <w:tc>
          <w:tcPr>
            <w:tcW w:w="2694" w:type="dxa"/>
            <w:vAlign w:val="center"/>
          </w:tcPr>
          <w:p w14:paraId="1BB2A0B8" w14:textId="77777777" w:rsidR="0085747A" w:rsidRPr="007D30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CC656C" w14:textId="355EAB32" w:rsidR="0085747A" w:rsidRPr="007D30A1" w:rsidRDefault="00827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07B5C" w:rsidRPr="00107B5C" w14:paraId="66179D15" w14:textId="77777777" w:rsidTr="43B12A85">
        <w:tc>
          <w:tcPr>
            <w:tcW w:w="2694" w:type="dxa"/>
            <w:vAlign w:val="center"/>
          </w:tcPr>
          <w:p w14:paraId="41BC7692" w14:textId="77777777" w:rsidR="0085747A" w:rsidRPr="007D30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1D88D7" w14:textId="5A533195" w:rsidR="0085747A" w:rsidRPr="007D30A1" w:rsidRDefault="00110D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107B5C" w:rsidRPr="00107B5C" w14:paraId="112C9C6D" w14:textId="77777777" w:rsidTr="43B12A85">
        <w:tc>
          <w:tcPr>
            <w:tcW w:w="2694" w:type="dxa"/>
            <w:vAlign w:val="center"/>
          </w:tcPr>
          <w:p w14:paraId="32F22DEF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8F49B" w14:textId="70F3D069" w:rsidR="0085747A" w:rsidRPr="00A322BE" w:rsidRDefault="00FC8EB9" w:rsidP="7018410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107B5C" w:rsidRPr="00107B5C" w14:paraId="66F09964" w14:textId="77777777" w:rsidTr="43B12A85">
        <w:tc>
          <w:tcPr>
            <w:tcW w:w="2694" w:type="dxa"/>
            <w:vAlign w:val="center"/>
          </w:tcPr>
          <w:p w14:paraId="7779CB53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A252B" w14:textId="404F06A6" w:rsidR="0085747A" w:rsidRPr="00A322BE" w:rsidRDefault="009B4F2F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nies</w:t>
            </w:r>
            <w:r w:rsidR="00A92E5A"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107B5C" w:rsidRPr="00107B5C" w14:paraId="41DC7B03" w14:textId="77777777" w:rsidTr="43B12A85">
        <w:tc>
          <w:tcPr>
            <w:tcW w:w="2694" w:type="dxa"/>
            <w:vAlign w:val="center"/>
          </w:tcPr>
          <w:p w14:paraId="37398910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B0CF5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4C0EB1" w14:textId="6DB09CEB" w:rsidR="0085747A" w:rsidRPr="00107B5C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F4249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07B5C" w:rsidRPr="00107B5C" w14:paraId="41D4077C" w14:textId="77777777" w:rsidTr="43B12A85">
        <w:tc>
          <w:tcPr>
            <w:tcW w:w="2694" w:type="dxa"/>
            <w:vAlign w:val="center"/>
          </w:tcPr>
          <w:p w14:paraId="4267EC58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E2C609" w14:textId="6251E619" w:rsidR="0085747A" w:rsidRPr="00107B5C" w:rsidRDefault="00B117DF" w:rsidP="43B12A8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3EFE45F6" w:rsidRPr="43B12A8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107B5C" w:rsidRPr="00107B5C" w14:paraId="0B509BE1" w14:textId="77777777" w:rsidTr="43B12A85">
        <w:tc>
          <w:tcPr>
            <w:tcW w:w="2694" w:type="dxa"/>
            <w:vAlign w:val="center"/>
          </w:tcPr>
          <w:p w14:paraId="7E2FED12" w14:textId="77777777" w:rsidR="00923D7D" w:rsidRPr="0077235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A6C141" w14:textId="77777777" w:rsidR="00923D7D" w:rsidRPr="00772352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333B6" w:rsidRPr="00107B5C" w14:paraId="0D909F5D" w14:textId="77777777" w:rsidTr="43B12A85">
        <w:tc>
          <w:tcPr>
            <w:tcW w:w="2694" w:type="dxa"/>
            <w:vAlign w:val="center"/>
          </w:tcPr>
          <w:p w14:paraId="2E78C23C" w14:textId="77777777" w:rsidR="00F333B6" w:rsidRPr="00772352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C033D0" w14:textId="638887CA" w:rsidR="00F333B6" w:rsidRPr="00772352" w:rsidRDefault="00B117DF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F333B6" w:rsidRPr="00107B5C" w14:paraId="5700B4EA" w14:textId="77777777" w:rsidTr="43B12A85">
        <w:tc>
          <w:tcPr>
            <w:tcW w:w="2694" w:type="dxa"/>
            <w:vAlign w:val="center"/>
          </w:tcPr>
          <w:p w14:paraId="003E5C60" w14:textId="77777777" w:rsidR="00F333B6" w:rsidRPr="00107B5C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A7B14" w14:textId="560A841C" w:rsidR="00F333B6" w:rsidRPr="00107B5C" w:rsidRDefault="00F333B6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5129469B" w14:textId="77777777" w:rsidR="0085747A" w:rsidRPr="00FE678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="00B90885" w:rsidRPr="00FE67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6784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6784">
        <w:rPr>
          <w:rFonts w:ascii="Corbel" w:hAnsi="Corbel"/>
          <w:b w:val="0"/>
          <w:i/>
          <w:sz w:val="24"/>
          <w:szCs w:val="24"/>
        </w:rPr>
        <w:t>w Jednostce</w:t>
      </w:r>
    </w:p>
    <w:p w14:paraId="37867ABB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1F2A48" w14:textId="77777777" w:rsidR="0085747A" w:rsidRPr="00FE67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="00E22FBC" w:rsidRPr="00FE6784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A5D788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="00FE6784" w:rsidRPr="00FE6784" w14:paraId="35EFAD1F" w14:textId="77777777" w:rsidTr="701841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4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14:paraId="6B0E9043" w14:textId="77777777" w:rsidR="00015B8F" w:rsidRPr="00FE678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="00363F78" w:rsidRPr="00FE67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A5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88F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558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A7B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11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12F9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F5C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90B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C73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="00B90885" w:rsidRPr="00FE6784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E6784" w:rsidRPr="00FE6784" w14:paraId="4A224A3A" w14:textId="77777777" w:rsidTr="7018410C">
        <w:trPr>
          <w:trHeight w:val="34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D4" w14:textId="77EFEA53" w:rsidR="00015B8F" w:rsidRPr="00497BB2" w:rsidRDefault="00F33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D" w14:textId="524A327C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786" w14:textId="5D972993" w:rsidR="00015B8F" w:rsidRPr="00497B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688C" w14:textId="0B6D7EEC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DE5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769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F9FB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CE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F24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246" w14:textId="77777777" w:rsidR="00015B8F" w:rsidRPr="00FE6784" w:rsidRDefault="00367A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08661E6" w14:textId="77777777" w:rsidR="00923D7D" w:rsidRPr="00107B5C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5E666B53" w14:textId="77777777" w:rsidR="00923D7D" w:rsidRPr="00107B5C" w:rsidRDefault="00923D7D" w:rsidP="009C54AE">
      <w:pPr>
        <w:pStyle w:val="Podpunkty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1A3046E4" w14:textId="77777777" w:rsidR="0085747A" w:rsidRPr="00952C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="00E22FBC" w:rsidRPr="00952CD1">
        <w:rPr>
          <w:rFonts w:ascii="Corbel" w:hAnsi="Corbel"/>
          <w:smallCaps w:val="0"/>
          <w:szCs w:val="24"/>
        </w:rPr>
        <w:t>2</w:t>
      </w:r>
      <w:r w:rsidR="00F83B28" w:rsidRPr="00952CD1">
        <w:rPr>
          <w:rFonts w:ascii="Corbel" w:hAnsi="Corbel"/>
          <w:smallCaps w:val="0"/>
          <w:szCs w:val="24"/>
        </w:rPr>
        <w:t>.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14:paraId="491C5658" w14:textId="1A495397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eastAsia="MS Gothic" w:hAnsi="Corbel" w:cs="MS Gothic"/>
          <w:b w:val="0"/>
          <w:szCs w:val="24"/>
        </w:rPr>
        <w:t xml:space="preserve"> 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294CAD" w14:textId="5C166DA9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6F7977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93A44C" w14:textId="77777777" w:rsidR="00E22FBC" w:rsidRPr="00952C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 xml:space="preserve">1.3 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>For</w:t>
      </w:r>
      <w:r w:rsidR="00445970" w:rsidRPr="00952CD1">
        <w:rPr>
          <w:rFonts w:ascii="Corbel" w:hAnsi="Corbel"/>
          <w:smallCaps w:val="0"/>
          <w:szCs w:val="24"/>
        </w:rPr>
        <w:t xml:space="preserve">ma zaliczenia przedmiotu </w:t>
      </w:r>
      <w:r w:rsidRPr="00952CD1">
        <w:rPr>
          <w:rFonts w:ascii="Corbel" w:hAnsi="Corbel"/>
          <w:smallCaps w:val="0"/>
          <w:szCs w:val="24"/>
        </w:rPr>
        <w:t xml:space="preserve"> (z toku) </w:t>
      </w:r>
    </w:p>
    <w:p w14:paraId="2C12B7D3" w14:textId="77777777" w:rsidR="00B50D95" w:rsidRPr="00952CD1" w:rsidRDefault="00B50D95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14:paraId="0A930B60" w14:textId="77777777" w:rsidR="009B4F2F" w:rsidRDefault="009B4F2F" w:rsidP="009B4F2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0" w:name="_Hlk144395084"/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 xml:space="preserve">Egzamin 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może zawierać pytania testowe, otwarte oraz problemy do rozwiązania.</w:t>
      </w:r>
    </w:p>
    <w:bookmarkEnd w:id="0"/>
    <w:p w14:paraId="61A3A384" w14:textId="77777777" w:rsidR="00B117DF" w:rsidRDefault="00B117DF" w:rsidP="009C54AE">
      <w:pPr>
        <w:pStyle w:val="Punktygwne"/>
        <w:spacing w:before="0" w:after="0"/>
        <w:rPr>
          <w:rFonts w:ascii="Corbel" w:hAnsi="Corbel"/>
        </w:rPr>
      </w:pPr>
    </w:p>
    <w:p w14:paraId="04030581" w14:textId="17E25A01" w:rsidR="00E960BB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="00D04844" w:rsidRPr="7018410C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14:paraId="6C59683F" w14:textId="7CE708B0" w:rsidR="7018410C" w:rsidRDefault="7018410C" w:rsidP="7018410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52CD1" w14:paraId="5324EE77" w14:textId="77777777" w:rsidTr="00745302">
        <w:tc>
          <w:tcPr>
            <w:tcW w:w="9670" w:type="dxa"/>
          </w:tcPr>
          <w:p w14:paraId="02F6DA64" w14:textId="77777777" w:rsidR="0085747A" w:rsidRPr="00952CD1" w:rsidRDefault="00B50D95" w:rsidP="00367A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</w:t>
            </w:r>
            <w:r w:rsidR="00367A7A"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14:paraId="4ADD37A7" w14:textId="77777777" w:rsidR="00153C41" w:rsidRPr="00952C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AB331" w14:textId="19C68CE3" w:rsidR="7018410C" w:rsidRDefault="7018410C" w:rsidP="7018410C">
      <w:pPr>
        <w:pStyle w:val="Punktygwne"/>
        <w:spacing w:before="0" w:after="0"/>
        <w:rPr>
          <w:rFonts w:ascii="Corbel" w:hAnsi="Corbel"/>
        </w:rPr>
      </w:pPr>
    </w:p>
    <w:p w14:paraId="23ACEC25" w14:textId="77777777" w:rsidR="0085747A" w:rsidRPr="00952CD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52CD1">
        <w:rPr>
          <w:rFonts w:ascii="Corbel" w:hAnsi="Corbel"/>
          <w:szCs w:val="24"/>
        </w:rPr>
        <w:t>3.</w:t>
      </w:r>
      <w:r w:rsidR="0085747A" w:rsidRPr="00952CD1">
        <w:rPr>
          <w:rFonts w:ascii="Corbel" w:hAnsi="Corbel"/>
          <w:szCs w:val="24"/>
        </w:rPr>
        <w:t xml:space="preserve"> </w:t>
      </w:r>
      <w:r w:rsidR="00A84C85" w:rsidRPr="00952CD1">
        <w:rPr>
          <w:rFonts w:ascii="Corbel" w:hAnsi="Corbel"/>
          <w:szCs w:val="24"/>
        </w:rPr>
        <w:t>cele, efekty uczenia się</w:t>
      </w:r>
      <w:r w:rsidR="0085747A" w:rsidRPr="00952CD1">
        <w:rPr>
          <w:rFonts w:ascii="Corbel" w:hAnsi="Corbel"/>
          <w:szCs w:val="24"/>
        </w:rPr>
        <w:t xml:space="preserve"> , treści Programowe i stosowane metody Dydaktyczne</w:t>
      </w:r>
    </w:p>
    <w:p w14:paraId="3BEBFF30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A9B3AB" w14:textId="77777777" w:rsidR="0085747A" w:rsidRPr="00952C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="00C05F44" w:rsidRPr="00952CD1">
        <w:rPr>
          <w:rFonts w:ascii="Corbel" w:hAnsi="Corbel"/>
          <w:sz w:val="24"/>
          <w:szCs w:val="24"/>
        </w:rPr>
        <w:t>Cele przedmiotu</w:t>
      </w:r>
    </w:p>
    <w:p w14:paraId="745EA227" w14:textId="77777777" w:rsidR="00F83B28" w:rsidRPr="00107B5C" w:rsidRDefault="00F83B28" w:rsidP="009C54AE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7B5C" w:rsidRPr="00107B5C" w14:paraId="78999A2C" w14:textId="77777777" w:rsidTr="00923D7D">
        <w:tc>
          <w:tcPr>
            <w:tcW w:w="851" w:type="dxa"/>
            <w:vAlign w:val="center"/>
          </w:tcPr>
          <w:p w14:paraId="6D7F95BF" w14:textId="77777777" w:rsidR="0085747A" w:rsidRPr="00827F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A0A9A9" w14:textId="3C4C5BE4" w:rsidR="0085747A" w:rsidRPr="00827F88" w:rsidRDefault="005E387E" w:rsidP="00367A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="00827F88" w:rsidRP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07B5C" w:rsidRPr="00107B5C" w14:paraId="60792C43" w14:textId="77777777" w:rsidTr="00923D7D">
        <w:tc>
          <w:tcPr>
            <w:tcW w:w="851" w:type="dxa"/>
            <w:vAlign w:val="center"/>
          </w:tcPr>
          <w:p w14:paraId="37BC8BC3" w14:textId="77777777" w:rsidR="0085747A" w:rsidRPr="00D4347D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4A8264" w14:textId="586E1DB5" w:rsidR="0085747A" w:rsidRPr="00D4347D" w:rsidRDefault="00B57213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="00D4347D" w:rsidRP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52CD1" w:rsidRPr="00107B5C" w14:paraId="7966A079" w14:textId="77777777" w:rsidTr="00923D7D">
        <w:tc>
          <w:tcPr>
            <w:tcW w:w="851" w:type="dxa"/>
            <w:vAlign w:val="center"/>
          </w:tcPr>
          <w:p w14:paraId="23A402CC" w14:textId="77777777" w:rsidR="00B50D95" w:rsidRPr="00D4347D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0C1AA2" w14:textId="13768777" w:rsidR="00B50D95" w:rsidRPr="00D4347D" w:rsidRDefault="00304D3C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1274A2D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B5582E2" w14:textId="77777777" w:rsidR="001D7B54" w:rsidRPr="00297F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="001D7B54" w:rsidRPr="00297F42">
        <w:rPr>
          <w:rFonts w:ascii="Corbel" w:hAnsi="Corbel"/>
          <w:b/>
          <w:sz w:val="24"/>
          <w:szCs w:val="24"/>
        </w:rPr>
        <w:t xml:space="preserve">Efekty </w:t>
      </w:r>
      <w:r w:rsidR="00C05F44" w:rsidRPr="00297F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7F42">
        <w:rPr>
          <w:rFonts w:ascii="Corbel" w:hAnsi="Corbel"/>
          <w:b/>
          <w:sz w:val="24"/>
          <w:szCs w:val="24"/>
        </w:rPr>
        <w:t>dla przedmiotu</w:t>
      </w:r>
      <w:r w:rsidR="00445970" w:rsidRPr="00297F42">
        <w:rPr>
          <w:rFonts w:ascii="Corbel" w:hAnsi="Corbel"/>
          <w:sz w:val="24"/>
          <w:szCs w:val="24"/>
        </w:rPr>
        <w:t xml:space="preserve"> </w:t>
      </w:r>
    </w:p>
    <w:p w14:paraId="6A8AC62E" w14:textId="77777777" w:rsidR="001D7B54" w:rsidRPr="00297F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="00107B5C" w:rsidRPr="00107B5C" w14:paraId="32D07BF6" w14:textId="77777777" w:rsidTr="000167EC">
        <w:tc>
          <w:tcPr>
            <w:tcW w:w="1636" w:type="dxa"/>
            <w:vAlign w:val="center"/>
          </w:tcPr>
          <w:p w14:paraId="68E1C7BF" w14:textId="77777777" w:rsidR="0085747A" w:rsidRPr="003817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172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14:paraId="38B8DFF3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14:paraId="277446E5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172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7B5C" w:rsidRPr="00107B5C" w14:paraId="2A5ACE33" w14:textId="77777777" w:rsidTr="000167EC">
        <w:tc>
          <w:tcPr>
            <w:tcW w:w="1636" w:type="dxa"/>
          </w:tcPr>
          <w:p w14:paraId="03304BC3" w14:textId="77777777" w:rsidR="0085747A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14:paraId="4DBCEA16" w14:textId="501DA278" w:rsidR="0085747A" w:rsidRPr="00302745" w:rsidRDefault="00727D34" w:rsidP="00281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ochrony informacji, 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>i obowiązujące w tym zakresie procedury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14:paraId="089F6D9D" w14:textId="77777777" w:rsidR="005F0913" w:rsidRDefault="00524CE6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14:paraId="1CDB766C" w14:textId="06AD58A8" w:rsidR="000167EC" w:rsidRPr="00107B5C" w:rsidRDefault="000167EC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107B5C" w:rsidRPr="00107B5C" w14:paraId="1D5634C6" w14:textId="77777777" w:rsidTr="000167EC">
        <w:tc>
          <w:tcPr>
            <w:tcW w:w="1636" w:type="dxa"/>
          </w:tcPr>
          <w:p w14:paraId="78A54082" w14:textId="77777777" w:rsidR="001C3AD1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14:paraId="402B93BA" w14:textId="1758CB11" w:rsidR="001C3AD1" w:rsidRPr="00302745" w:rsidRDefault="000167EC" w:rsidP="00962E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14:paraId="427FB3FD" w14:textId="77777777" w:rsidR="005F0913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6CCE411" w14:textId="6ACB2769" w:rsidR="000167EC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07B5C" w:rsidRPr="00107B5C" w14:paraId="44C967D3" w14:textId="77777777" w:rsidTr="000167EC">
        <w:tc>
          <w:tcPr>
            <w:tcW w:w="1636" w:type="dxa"/>
          </w:tcPr>
          <w:p w14:paraId="0F33462E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14:paraId="5A7BFC7A" w14:textId="46AE27D1" w:rsidR="003A11C0" w:rsidRPr="00302745" w:rsidRDefault="003A11C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D1819AB" w14:textId="0A7B8070" w:rsidR="008246E2" w:rsidRPr="00302745" w:rsidRDefault="008246E2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14:paraId="7ACBF335" w14:textId="77777777" w:rsidR="00727D34" w:rsidRPr="00302745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F8C4F41" w14:textId="6181D993" w:rsidR="00302745" w:rsidRPr="00107B5C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07B5C" w:rsidRPr="00107B5C" w14:paraId="065A6126" w14:textId="77777777" w:rsidTr="000167EC">
        <w:tc>
          <w:tcPr>
            <w:tcW w:w="1636" w:type="dxa"/>
          </w:tcPr>
          <w:p w14:paraId="7DA0E330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14:paraId="2038AAF7" w14:textId="28161A5F" w:rsidR="005E079D" w:rsidRPr="00107B5C" w:rsidRDefault="00302745" w:rsidP="00E050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rozpoznać zagrożenia dla informacji niejawnych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14:paraId="07846BE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DB00FC9" w14:textId="7E2BAA32" w:rsidR="000A015A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67EC" w:rsidRPr="00107B5C" w14:paraId="73FC671D" w14:textId="77777777" w:rsidTr="000167EC">
        <w:tc>
          <w:tcPr>
            <w:tcW w:w="1636" w:type="dxa"/>
          </w:tcPr>
          <w:p w14:paraId="544D9B16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14:paraId="4043823E" w14:textId="72FE82CE" w:rsidR="000167EC" w:rsidRPr="00107B5C" w:rsidRDefault="00302745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22376">
              <w:rPr>
                <w:rFonts w:ascii="Corbel" w:hAnsi="Corbel"/>
                <w:b w:val="0"/>
                <w:smallCaps w:val="0"/>
                <w:szCs w:val="24"/>
              </w:rPr>
              <w:t>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14:paraId="41904C2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1C63C80" w14:textId="77777777" w:rsidR="000167E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F81DCB2" w14:textId="38B7EB62" w:rsidR="00302745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0167EC" w:rsidRPr="00107B5C" w14:paraId="304D8F23" w14:textId="77777777" w:rsidTr="00122376">
        <w:trPr>
          <w:trHeight w:val="1560"/>
        </w:trPr>
        <w:tc>
          <w:tcPr>
            <w:tcW w:w="1636" w:type="dxa"/>
          </w:tcPr>
          <w:p w14:paraId="350CBB32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39" w:type="dxa"/>
          </w:tcPr>
          <w:p w14:paraId="44764A26" w14:textId="24E347B5" w:rsidR="000167EC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14:paraId="5FA59614" w14:textId="77777777" w:rsidR="002D7E0E" w:rsidRPr="00302745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E7B7599" w14:textId="77777777" w:rsid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649D01E" w14:textId="77777777" w:rsidR="00122376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C1D63A" w14:textId="77777777" w:rsidR="002D7E0E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F6A6910" w14:textId="3F446C47" w:rsidR="002D7E0E" w:rsidRPr="00107B5C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="00122376" w:rsidRPr="00107B5C" w14:paraId="22EBDF15" w14:textId="77777777" w:rsidTr="000167EC">
        <w:trPr>
          <w:trHeight w:val="780"/>
        </w:trPr>
        <w:tc>
          <w:tcPr>
            <w:tcW w:w="1636" w:type="dxa"/>
          </w:tcPr>
          <w:p w14:paraId="72A9A7BD" w14:textId="3D873BC8" w:rsidR="00122376" w:rsidRPr="00381723" w:rsidRDefault="00122376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739" w:type="dxa"/>
          </w:tcPr>
          <w:p w14:paraId="7194EE46" w14:textId="28ECFFF0" w:rsidR="00122376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7E0E"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14:paraId="3D8FF013" w14:textId="77777777" w:rsidR="00122376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985F3EE" w14:textId="2B1909BA" w:rsidR="002D7E0E" w:rsidRPr="003150FB" w:rsidRDefault="002D7E0E" w:rsidP="002D7E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7A86A0D3" w14:textId="77777777" w:rsidR="00524CE6" w:rsidRPr="00107B5C" w:rsidRDefault="00524CE6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2591CB58" w14:textId="006E3E01" w:rsidR="0085747A" w:rsidRPr="00A567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="001D7B54" w:rsidRPr="00A56784">
        <w:rPr>
          <w:rFonts w:ascii="Corbel" w:hAnsi="Corbel"/>
          <w:b/>
          <w:sz w:val="24"/>
          <w:szCs w:val="24"/>
        </w:rPr>
        <w:t xml:space="preserve"> </w:t>
      </w:r>
      <w:r w:rsidR="0085747A" w:rsidRPr="00A56784">
        <w:rPr>
          <w:rFonts w:ascii="Corbel" w:hAnsi="Corbel"/>
          <w:b/>
          <w:sz w:val="24"/>
          <w:szCs w:val="24"/>
        </w:rPr>
        <w:t>T</w:t>
      </w:r>
      <w:r w:rsidR="001D7B54" w:rsidRPr="00A567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56784">
        <w:rPr>
          <w:rFonts w:ascii="Corbel" w:hAnsi="Corbel"/>
          <w:sz w:val="24"/>
          <w:szCs w:val="24"/>
        </w:rPr>
        <w:t xml:space="preserve">  </w:t>
      </w:r>
    </w:p>
    <w:p w14:paraId="204D580C" w14:textId="77777777" w:rsidR="005C4EDA" w:rsidRPr="00A56784" w:rsidRDefault="005C4ED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F7360" w14:textId="7B76CD37" w:rsidR="00675843" w:rsidRDefault="00D04844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="005C4EDA" w:rsidRPr="00A56784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23C933B3" w14:textId="4196365D" w:rsidTr="00610A84">
        <w:tc>
          <w:tcPr>
            <w:tcW w:w="9520" w:type="dxa"/>
            <w:gridSpan w:val="2"/>
          </w:tcPr>
          <w:p w14:paraId="3AB06A40" w14:textId="0DAD7077" w:rsidR="00E6567A" w:rsidRPr="00714F2C" w:rsidRDefault="00E6567A" w:rsidP="00714F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4F2C" w:rsidRPr="009C54AE" w14:paraId="0AF3B204" w14:textId="2662D023" w:rsidTr="003B32FF">
        <w:tc>
          <w:tcPr>
            <w:tcW w:w="8534" w:type="dxa"/>
          </w:tcPr>
          <w:p w14:paraId="78D127E0" w14:textId="70BC8A12" w:rsidR="00714F2C" w:rsidRDefault="00714F2C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D25444">
              <w:rPr>
                <w:rFonts w:ascii="Corbel" w:hAnsi="Corbel"/>
                <w:sz w:val="24"/>
                <w:szCs w:val="24"/>
              </w:rPr>
              <w:t>Uwarunkowania</w:t>
            </w:r>
            <w:r w:rsidRPr="002B0E88">
              <w:rPr>
                <w:rFonts w:ascii="Corbel" w:hAnsi="Corbel"/>
                <w:sz w:val="24"/>
                <w:szCs w:val="24"/>
              </w:rPr>
              <w:t xml:space="preserve"> prawne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7D7A88E" w14:textId="3A9F5A24" w:rsidR="00714F2C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B164E3C" w14:textId="0E4F488B" w:rsidTr="003B32FF">
        <w:tc>
          <w:tcPr>
            <w:tcW w:w="8534" w:type="dxa"/>
          </w:tcPr>
          <w:p w14:paraId="4200FDD3" w14:textId="72124F2D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129EBDFD" w14:textId="0A69ED5A" w:rsidR="00714F2C" w:rsidRPr="009C54AE" w:rsidRDefault="00CC2DE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4F2C" w:rsidRPr="009C54AE" w14:paraId="3EB2D0E7" w14:textId="5A709A07" w:rsidTr="003B32FF">
        <w:tc>
          <w:tcPr>
            <w:tcW w:w="8534" w:type="dxa"/>
          </w:tcPr>
          <w:p w14:paraId="61C431AE" w14:textId="2C73C159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</w:t>
            </w:r>
            <w:r w:rsidR="00CC2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2CD1E472" w14:textId="54FFA3E0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761B62BB" w14:textId="13741552" w:rsidTr="003B32FF">
        <w:tc>
          <w:tcPr>
            <w:tcW w:w="8534" w:type="dxa"/>
          </w:tcPr>
          <w:p w14:paraId="6D050EF3" w14:textId="6163ABF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6762A29C" w14:textId="471D9509" w:rsidR="00714F2C" w:rsidRDefault="00064BB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4F2C" w:rsidRPr="009C54AE" w14:paraId="684CEDC5" w14:textId="3D459288" w:rsidTr="003B32FF">
        <w:tc>
          <w:tcPr>
            <w:tcW w:w="8534" w:type="dxa"/>
          </w:tcPr>
          <w:p w14:paraId="58484A08" w14:textId="47C80AA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11345D9" w14:textId="5D18E170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486CA343" w14:textId="3C3502E8" w:rsidTr="003B32FF">
        <w:tc>
          <w:tcPr>
            <w:tcW w:w="8534" w:type="dxa"/>
          </w:tcPr>
          <w:p w14:paraId="6A4A88BD" w14:textId="604C804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8BD6335" w14:textId="546E952A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064BB2" w:rsidRPr="009C54AE" w14:paraId="25AAD4A1" w14:textId="77777777" w:rsidTr="000447A1">
        <w:tc>
          <w:tcPr>
            <w:tcW w:w="8534" w:type="dxa"/>
          </w:tcPr>
          <w:p w14:paraId="0208DA45" w14:textId="77777777" w:rsidR="00064BB2" w:rsidRDefault="00064BB2" w:rsidP="000447A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28AA3B1F" w14:textId="77777777" w:rsidR="00064BB2" w:rsidRDefault="00064BB2" w:rsidP="000447A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1EDFC5AC" w14:textId="1ED465C0" w:rsidTr="003B32FF">
        <w:tc>
          <w:tcPr>
            <w:tcW w:w="8534" w:type="dxa"/>
          </w:tcPr>
          <w:p w14:paraId="13A793DA" w14:textId="30A5A490" w:rsidR="00714F2C" w:rsidRDefault="00064BB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714F2C"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E5EB0">
              <w:rPr>
                <w:rFonts w:ascii="Corbel" w:hAnsi="Corbel"/>
                <w:sz w:val="24"/>
                <w:szCs w:val="24"/>
                <w:shd w:val="clear" w:color="auto" w:fill="FFFFFF"/>
              </w:rPr>
              <w:t>Odpowiedzialność za naruszenie przepisów o ochronie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55503A56" w14:textId="2F70012E" w:rsidR="00714F2C" w:rsidRDefault="00CC2DE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14:paraId="09AF2929" w14:textId="77777777" w:rsidR="00714F2C" w:rsidRPr="009C54AE" w:rsidRDefault="00714F2C" w:rsidP="00E6567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1FCABCEC" w14:textId="4648E9A9" w:rsidR="00714F2C" w:rsidRDefault="00714F2C" w:rsidP="00E656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14:paraId="6034024B" w14:textId="77777777" w:rsidR="00E6567A" w:rsidRDefault="00E6567A" w:rsidP="00E6567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690EF4" w:rsidRPr="00B169DF" w14:paraId="55729E93" w14:textId="77777777" w:rsidTr="00690EF4">
        <w:tc>
          <w:tcPr>
            <w:tcW w:w="9526" w:type="dxa"/>
          </w:tcPr>
          <w:p w14:paraId="360ABFF3" w14:textId="77777777" w:rsidR="00690EF4" w:rsidRPr="00B169DF" w:rsidRDefault="00690EF4" w:rsidP="00044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0EF4" w:rsidRPr="00B169DF" w14:paraId="3C41C1E5" w14:textId="77777777" w:rsidTr="00690EF4">
        <w:tc>
          <w:tcPr>
            <w:tcW w:w="9526" w:type="dxa"/>
          </w:tcPr>
          <w:p w14:paraId="293A4A51" w14:textId="77777777" w:rsidR="00690EF4" w:rsidRPr="00B169DF" w:rsidRDefault="00690EF4" w:rsidP="00044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29B6B47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5F6F6C37" w14:textId="77777777" w:rsidR="0085747A" w:rsidRPr="00A567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5097699F" w14:textId="696211F6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7E9AC" w14:textId="7638E03E" w:rsidR="00613691" w:rsidRPr="00A56784" w:rsidRDefault="00613691" w:rsidP="0061369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14:paraId="23275FA2" w14:textId="77777777" w:rsidR="00381723" w:rsidRPr="00A56784" w:rsidRDefault="00381723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AAE0B85" w14:textId="77777777" w:rsidR="0085747A" w:rsidRPr="00A567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="0085747A" w:rsidRPr="00A56784">
        <w:rPr>
          <w:rFonts w:ascii="Corbel" w:hAnsi="Corbel"/>
          <w:smallCaps w:val="0"/>
          <w:szCs w:val="24"/>
        </w:rPr>
        <w:t>METODY I KRYTERIA OCENY</w:t>
      </w:r>
      <w:r w:rsidR="009F4610" w:rsidRPr="00A56784">
        <w:rPr>
          <w:rFonts w:ascii="Corbel" w:hAnsi="Corbel"/>
          <w:smallCaps w:val="0"/>
          <w:szCs w:val="24"/>
        </w:rPr>
        <w:t xml:space="preserve"> </w:t>
      </w:r>
    </w:p>
    <w:p w14:paraId="31FCD432" w14:textId="77777777" w:rsidR="00923D7D" w:rsidRPr="00107B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B6544B3" w14:textId="77777777" w:rsidR="0085747A" w:rsidRPr="00A567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56784">
        <w:rPr>
          <w:rFonts w:ascii="Corbel" w:hAnsi="Corbel"/>
          <w:smallCaps w:val="0"/>
          <w:szCs w:val="24"/>
        </w:rPr>
        <w:t>uczenia się</w:t>
      </w:r>
    </w:p>
    <w:p w14:paraId="07096C42" w14:textId="77777777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56784" w:rsidRPr="00A56784" w14:paraId="4A1A00F1" w14:textId="77777777" w:rsidTr="7018410C">
        <w:tc>
          <w:tcPr>
            <w:tcW w:w="1962" w:type="dxa"/>
            <w:vAlign w:val="center"/>
          </w:tcPr>
          <w:p w14:paraId="0F8AE2AB" w14:textId="77777777" w:rsidR="0085747A" w:rsidRPr="00A567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E26608F" w14:textId="3F51E490" w:rsidR="0085747A" w:rsidRPr="00A56784" w:rsidRDefault="00A84C85" w:rsidP="70184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="2E4C7314" w:rsidRPr="7018410C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14:paraId="01532EC3" w14:textId="77777777" w:rsidR="0085747A" w:rsidRPr="00A567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5678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59606" w14:textId="77777777" w:rsidR="00923D7D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C9644E" w14:textId="77777777" w:rsidR="0085747A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56784" w:rsidRPr="00A56784" w14:paraId="22C977DB" w14:textId="77777777" w:rsidTr="7018410C">
        <w:tc>
          <w:tcPr>
            <w:tcW w:w="1962" w:type="dxa"/>
          </w:tcPr>
          <w:p w14:paraId="62A2FA16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1610459" w14:textId="1CC34C78" w:rsidR="00DE1049" w:rsidRPr="00A56784" w:rsidRDefault="00511A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="00D04844" w:rsidRPr="00A5678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</w:t>
            </w:r>
            <w:r w:rsidR="000723AC" w:rsidRPr="00A56784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21F08275" w14:textId="582973F5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7FDAA5D6" w14:textId="77777777" w:rsidTr="7018410C">
        <w:tc>
          <w:tcPr>
            <w:tcW w:w="1962" w:type="dxa"/>
          </w:tcPr>
          <w:p w14:paraId="2607CCA0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441D538" w14:textId="0B5968F8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9D7692" w14:textId="77E6C0CB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2E5B120" w14:textId="77777777" w:rsidTr="7018410C">
        <w:tc>
          <w:tcPr>
            <w:tcW w:w="1962" w:type="dxa"/>
          </w:tcPr>
          <w:p w14:paraId="02190B0A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5C941B2" w14:textId="001CAF9D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64EA12F2" w14:textId="284AC31E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14EC8BB0" w14:textId="77777777" w:rsidTr="7018410C">
        <w:tc>
          <w:tcPr>
            <w:tcW w:w="1962" w:type="dxa"/>
          </w:tcPr>
          <w:p w14:paraId="40C8B89F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F5F74BE" w14:textId="6789D261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0E8AB8" w14:textId="52253A61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6F1B8DCE" w14:textId="77777777" w:rsidTr="7018410C">
        <w:tc>
          <w:tcPr>
            <w:tcW w:w="1962" w:type="dxa"/>
          </w:tcPr>
          <w:p w14:paraId="51B7A66B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0D783BA7" w14:textId="2D58C3DC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589534E8" w14:textId="4653EB57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914145B" w14:textId="77777777" w:rsidTr="7018410C">
        <w:tc>
          <w:tcPr>
            <w:tcW w:w="1962" w:type="dxa"/>
          </w:tcPr>
          <w:p w14:paraId="0F1C1CC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488214F" w14:textId="415E9102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5729D94" w14:textId="4F8AFF34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50AE4AB1" w14:textId="77777777" w:rsidTr="7018410C">
        <w:tc>
          <w:tcPr>
            <w:tcW w:w="1962" w:type="dxa"/>
          </w:tcPr>
          <w:p w14:paraId="625D958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B3DB41B" w14:textId="63EDDB82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493350C4" w14:textId="547FACF3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14:paraId="359D6822" w14:textId="77777777" w:rsidR="00923D7D" w:rsidRPr="00107B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72B09DB7" w14:textId="77777777" w:rsidR="0085747A" w:rsidRPr="00297F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="0085747A" w:rsidRPr="00297F4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7F42">
        <w:rPr>
          <w:rFonts w:ascii="Corbel" w:hAnsi="Corbel"/>
          <w:smallCaps w:val="0"/>
          <w:szCs w:val="24"/>
        </w:rPr>
        <w:t xml:space="preserve"> </w:t>
      </w:r>
    </w:p>
    <w:p w14:paraId="7C9F6C9D" w14:textId="77777777" w:rsidR="00923D7D" w:rsidRPr="00297F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F42" w:rsidRPr="00297F42" w14:paraId="59F60B22" w14:textId="77777777" w:rsidTr="090AB57E">
        <w:tc>
          <w:tcPr>
            <w:tcW w:w="9670" w:type="dxa"/>
          </w:tcPr>
          <w:p w14:paraId="1DCD8008" w14:textId="77777777" w:rsidR="00E6567A" w:rsidRPr="00703CF5" w:rsidRDefault="00E6567A" w:rsidP="00690EF4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D0C5B50" w14:textId="43A67A95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703CF5">
              <w:rPr>
                <w:rFonts w:ascii="Corbel" w:hAnsi="Corbel" w:cs="Calibri"/>
                <w:smallCaps/>
              </w:rPr>
              <w:t>.</w:t>
            </w:r>
            <w:r w:rsidRPr="00703CF5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0738F93" w14:textId="73DB8CD9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CE3C74" w14:textId="58773E25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4E1798B" w14:textId="76D910A8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14:paraId="6DD2116D" w14:textId="7FC73D9E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14:paraId="2D5DF1AE" w14:textId="25C88856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 70 – 80%, </w:t>
            </w:r>
          </w:p>
          <w:p w14:paraId="52B65F4F" w14:textId="54D9F148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14:paraId="5A3B8BDA" w14:textId="1065B5EC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14:paraId="0238D954" w14:textId="0DE44CCA" w:rsidR="0085747A" w:rsidRPr="00690EF4" w:rsidRDefault="52996AEB" w:rsidP="00690EF4">
            <w:pPr>
              <w:spacing w:after="100" w:afterAutospacing="1"/>
              <w:rPr>
                <w:rFonts w:cs="Calibri"/>
                <w:color w:val="000000" w:themeColor="text1"/>
                <w:sz w:val="24"/>
                <w:szCs w:val="24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ndst.- poniżej 50 %.</w:t>
            </w:r>
            <w:r w:rsidRPr="090AB57E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F160A38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1B92E249" w14:textId="77777777" w:rsidR="009F4610" w:rsidRPr="00A5678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="00C61DC5" w:rsidRPr="00A567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FB91F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107B5C" w:rsidRPr="00107B5C" w14:paraId="7A6AAC45" w14:textId="77777777" w:rsidTr="003E1941">
        <w:tc>
          <w:tcPr>
            <w:tcW w:w="4962" w:type="dxa"/>
            <w:vAlign w:val="center"/>
          </w:tcPr>
          <w:p w14:paraId="296DD9B7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461A44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567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7B5C" w:rsidRPr="00107B5C" w14:paraId="4B05B359" w14:textId="77777777" w:rsidTr="00923D7D">
        <w:tc>
          <w:tcPr>
            <w:tcW w:w="4962" w:type="dxa"/>
          </w:tcPr>
          <w:p w14:paraId="695FBFC9" w14:textId="0B1E062F" w:rsidR="0085747A" w:rsidRPr="00A56784" w:rsidRDefault="008A0A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194D7171" w14:textId="02DE8EA2" w:rsidR="007B026C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ykład 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- 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>15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5802D4BB" w14:textId="77777777" w:rsidTr="00923D7D">
        <w:tc>
          <w:tcPr>
            <w:tcW w:w="4962" w:type="dxa"/>
          </w:tcPr>
          <w:p w14:paraId="34BE391F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0A2214C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E41B93" w14:textId="759BC333" w:rsidR="00C61DC5" w:rsidRPr="00A56784" w:rsidRDefault="0024120D" w:rsidP="00D048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785B0F2F" w14:textId="77777777" w:rsidTr="00923D7D">
        <w:tc>
          <w:tcPr>
            <w:tcW w:w="4962" w:type="dxa"/>
          </w:tcPr>
          <w:p w14:paraId="7FA7F8AD" w14:textId="77777777" w:rsidR="0071620A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FBF084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46F8E9" w14:textId="29B9B5E0" w:rsidR="00C61DC5" w:rsidRPr="00A56784" w:rsidRDefault="00690EF4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C7A6EA" w14:textId="77777777" w:rsidR="003F52FF" w:rsidRPr="00A56784" w:rsidRDefault="003F52FF" w:rsidP="006767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07B5C" w:rsidRPr="00107B5C" w14:paraId="70B59D40" w14:textId="77777777" w:rsidTr="00923D7D">
        <w:tc>
          <w:tcPr>
            <w:tcW w:w="4962" w:type="dxa"/>
          </w:tcPr>
          <w:p w14:paraId="586281E9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1EA53B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="00107B5C" w:rsidRPr="00107B5C" w14:paraId="1B3BF942" w14:textId="77777777" w:rsidTr="00923D7D">
        <w:tc>
          <w:tcPr>
            <w:tcW w:w="4962" w:type="dxa"/>
          </w:tcPr>
          <w:p w14:paraId="025E91C5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ED3D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D61702" w14:textId="77777777" w:rsidR="0085747A" w:rsidRPr="00A5678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567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DA412" w14:textId="77777777" w:rsidR="003E1941" w:rsidRPr="00107B5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DCC1DC1" w14:textId="77777777" w:rsidR="0085747A" w:rsidRPr="00107B5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="0085747A" w:rsidRPr="00107B5C">
        <w:rPr>
          <w:rFonts w:ascii="Corbel" w:hAnsi="Corbel"/>
          <w:smallCaps w:val="0"/>
          <w:szCs w:val="24"/>
        </w:rPr>
        <w:t>PRAKTYKI ZAWO</w:t>
      </w:r>
      <w:r w:rsidR="008A0A7D" w:rsidRPr="00107B5C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A9E5F6F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07B5C" w:rsidRPr="00107B5C" w14:paraId="41AA12B7" w14:textId="77777777" w:rsidTr="0070518D">
        <w:trPr>
          <w:trHeight w:val="397"/>
        </w:trPr>
        <w:tc>
          <w:tcPr>
            <w:tcW w:w="4111" w:type="dxa"/>
          </w:tcPr>
          <w:p w14:paraId="28C01BDD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sz="4" w:space="0" w:color="auto"/>
              <w:tr2bl w:val="nil"/>
            </w:tcBorders>
          </w:tcPr>
          <w:p w14:paraId="6CF9AE8C" w14:textId="3ADDEFB4" w:rsidR="00275C2A" w:rsidRPr="00107B5C" w:rsidRDefault="42B105D5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107B5C" w:rsidRPr="00107B5C" w14:paraId="69D6A292" w14:textId="77777777" w:rsidTr="0070518D">
        <w:trPr>
          <w:trHeight w:val="397"/>
        </w:trPr>
        <w:tc>
          <w:tcPr>
            <w:tcW w:w="4111" w:type="dxa"/>
          </w:tcPr>
          <w:p w14:paraId="349CD903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14:paraId="003E1C77" w14:textId="37523AF4" w:rsidR="00275C2A" w:rsidRPr="00107B5C" w:rsidRDefault="79209BC9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A27B4B9" w14:textId="77777777" w:rsidR="003E1941" w:rsidRPr="00107B5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04D04D6" w14:textId="77777777" w:rsidR="0085747A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="0085747A" w:rsidRPr="00107B5C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5BF413B" w14:textId="77777777" w:rsidR="00675843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46DC" w:rsidRPr="00107B5C" w14:paraId="5C62469C" w14:textId="77777777" w:rsidTr="7018410C">
        <w:trPr>
          <w:trHeight w:val="397"/>
        </w:trPr>
        <w:tc>
          <w:tcPr>
            <w:tcW w:w="9520" w:type="dxa"/>
          </w:tcPr>
          <w:p w14:paraId="36F4029B" w14:textId="11657F09" w:rsidR="00B846DC" w:rsidRPr="00304854" w:rsidRDefault="342AE5C1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573A2C" w14:textId="2826162E" w:rsidR="7018410C" w:rsidRDefault="7018410C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AB89827" w14:textId="584C336B" w:rsidR="00B846DC" w:rsidRPr="00304854" w:rsidRDefault="00B846DC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Taczkowska-Olszewska, M. Nowikowska,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do informacji publicznej. Informacje niejawne. Ochrona danych osobowych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76D80532" w14:textId="24510F61" w:rsidR="00177FE3" w:rsidRDefault="00C5642F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B9569A" w:rsidRPr="0030485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Nosarzewski, B. Opaliński, P. Szustakiewicz, </w:t>
            </w:r>
            <w:r w:rsidR="00B9569A"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Stankowska, </w:t>
            </w:r>
            <w:r w:rsidR="00177FE3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Ustawa o ochronie informacji </w:t>
            </w:r>
            <w:r w:rsidR="00B9569A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niejawnych. Komentarz</w:t>
            </w:r>
            <w:r w:rsidR="00A03C2A" w:rsidRPr="00304854">
              <w:rPr>
                <w:rFonts w:ascii="Corbel" w:hAnsi="Corbel"/>
                <w:b w:val="0"/>
                <w:smallCaps w:val="0"/>
                <w:szCs w:val="24"/>
              </w:rPr>
              <w:t>.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  <w:r w:rsidR="00A03C2A" w:rsidRPr="0030485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18316A6" w14:textId="40CE4490" w:rsidR="00F72DD5" w:rsidRDefault="00F72DD5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Hoc, T. Szewc,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 H. Beck 2014.</w:t>
            </w:r>
          </w:p>
          <w:p w14:paraId="76D68C30" w14:textId="47AAD7F2" w:rsidR="00CC2DEF" w:rsidRPr="00CC2DEF" w:rsidRDefault="00CC2DEF" w:rsidP="00CC2DEF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Fajgielski,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danych osobowych w administracji publicznej,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2021.</w:t>
            </w:r>
          </w:p>
          <w:p w14:paraId="2F83550B" w14:textId="43693B94" w:rsidR="00B846DC" w:rsidRPr="00304854" w:rsidRDefault="00B846DC" w:rsidP="00864356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</w:rPr>
            </w:pPr>
          </w:p>
        </w:tc>
      </w:tr>
      <w:tr w:rsidR="00B846DC" w:rsidRPr="00107B5C" w14:paraId="078096DF" w14:textId="77777777" w:rsidTr="7018410C">
        <w:trPr>
          <w:trHeight w:val="397"/>
        </w:trPr>
        <w:tc>
          <w:tcPr>
            <w:tcW w:w="9520" w:type="dxa"/>
          </w:tcPr>
          <w:p w14:paraId="413BB0AE" w14:textId="63694CE1" w:rsidR="00B846DC" w:rsidRPr="00304854" w:rsidRDefault="342AE5C1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857F9E" w14:textId="0584BC52" w:rsidR="7018410C" w:rsidRDefault="7018410C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F77F7E" w14:textId="26A3C2AC" w:rsidR="004E57AF" w:rsidRDefault="00304854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Wociór (red.),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 z uwzględnieniem ogólnego rozporządzenia unijnego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C.H. Beck, 2016.</w:t>
            </w:r>
          </w:p>
          <w:p w14:paraId="737017FF" w14:textId="15ABB470" w:rsidR="006E5EB0" w:rsidRDefault="006E5EB0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perspektywie krajowej </w:t>
            </w:r>
            <w:r w:rsidR="0070518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międzynarodowej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FNCE, 2021.</w:t>
            </w:r>
          </w:p>
          <w:p w14:paraId="1A5D77FD" w14:textId="17FD266C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Ura,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dministracyjne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73FBE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2021.</w:t>
            </w:r>
          </w:p>
          <w:p w14:paraId="31EEF0BE" w14:textId="50E45B10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Jaworski,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ewnętrzne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aństwa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, E. Ura, S. Pieprzny (red.), Rzeszów 2015.</w:t>
            </w:r>
          </w:p>
          <w:p w14:paraId="31BCECF2" w14:textId="370AE5A4" w:rsidR="00F72DD5" w:rsidRPr="00864356" w:rsidRDefault="00F72DD5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E. Kulikowska-Kulesza,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jednostkach organizacyjnych </w:t>
            </w:r>
            <w:r w:rsid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Zagadnienia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ezpieczeństwa i porządku publicznego w jednostkach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14:paraId="22B4A73D" w14:textId="46C59EEC" w:rsidR="00B846DC" w:rsidRPr="00304854" w:rsidRDefault="00B846DC" w:rsidP="00A56784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14:paraId="6B2895F7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E2456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4B79B" w14:textId="784B2BE5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DFEDFE" w14:textId="07BA2895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B3809F" w14:textId="005A18DA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780271" w14:textId="66027913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EBB5D5" w14:textId="78AB5D61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A4A7F" w14:textId="2E78D882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ED5DEF" w14:textId="7503ABE8" w:rsidR="00864356" w:rsidRPr="00864356" w:rsidRDefault="00864356" w:rsidP="006E5EB0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3"/>
          <w:szCs w:val="23"/>
          <w:lang w:eastAsia="pl-PL"/>
        </w:rPr>
      </w:pPr>
      <w:r w:rsidRPr="00864356">
        <w:rPr>
          <w:rFonts w:ascii="Verdana" w:eastAsia="Times New Roman" w:hAnsi="Verdana"/>
          <w:color w:val="000000"/>
          <w:sz w:val="23"/>
          <w:szCs w:val="23"/>
          <w:lang w:eastAsia="pl-PL"/>
        </w:rPr>
        <w:br/>
      </w:r>
    </w:p>
    <w:p w14:paraId="144A94D0" w14:textId="77777777" w:rsidR="00864356" w:rsidRPr="002B0E88" w:rsidRDefault="00864356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64356" w:rsidRPr="002B0E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3031" w14:textId="77777777" w:rsidR="00D87BB3" w:rsidRDefault="00D87BB3" w:rsidP="00C16ABF">
      <w:pPr>
        <w:spacing w:after="0" w:line="240" w:lineRule="auto"/>
      </w:pPr>
      <w:r>
        <w:separator/>
      </w:r>
    </w:p>
  </w:endnote>
  <w:endnote w:type="continuationSeparator" w:id="0">
    <w:p w14:paraId="25CBEEAB" w14:textId="77777777" w:rsidR="00D87BB3" w:rsidRDefault="00D87B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176A" w14:textId="77777777" w:rsidR="00D87BB3" w:rsidRDefault="00D87BB3" w:rsidP="00C16ABF">
      <w:pPr>
        <w:spacing w:after="0" w:line="240" w:lineRule="auto"/>
      </w:pPr>
      <w:r>
        <w:separator/>
      </w:r>
    </w:p>
  </w:footnote>
  <w:footnote w:type="continuationSeparator" w:id="0">
    <w:p w14:paraId="39CC5C9C" w14:textId="77777777" w:rsidR="00D87BB3" w:rsidRDefault="00D87BB3" w:rsidP="00C16ABF">
      <w:pPr>
        <w:spacing w:after="0" w:line="240" w:lineRule="auto"/>
      </w:pPr>
      <w:r>
        <w:continuationSeparator/>
      </w:r>
    </w:p>
  </w:footnote>
  <w:footnote w:id="1">
    <w:p w14:paraId="7F69C5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64538">
    <w:abstractNumId w:val="1"/>
  </w:num>
  <w:num w:numId="2" w16cid:durableId="838695566">
    <w:abstractNumId w:val="3"/>
  </w:num>
  <w:num w:numId="3" w16cid:durableId="295795435">
    <w:abstractNumId w:val="4"/>
  </w:num>
  <w:num w:numId="4" w16cid:durableId="715665085">
    <w:abstractNumId w:val="6"/>
  </w:num>
  <w:num w:numId="5" w16cid:durableId="568081285">
    <w:abstractNumId w:val="7"/>
  </w:num>
  <w:num w:numId="6" w16cid:durableId="1218474058">
    <w:abstractNumId w:val="5"/>
  </w:num>
  <w:num w:numId="7" w16cid:durableId="128864121">
    <w:abstractNumId w:val="0"/>
  </w:num>
  <w:num w:numId="8" w16cid:durableId="36243646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4BD"/>
    <w:rsid w:val="00022ECE"/>
    <w:rsid w:val="00042A51"/>
    <w:rsid w:val="00042D2E"/>
    <w:rsid w:val="00044C82"/>
    <w:rsid w:val="00064BB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F1C57"/>
    <w:rsid w:val="000F5615"/>
    <w:rsid w:val="00107B5C"/>
    <w:rsid w:val="0011010D"/>
    <w:rsid w:val="00110DC6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14E3C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FBE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5D32"/>
    <w:rsid w:val="00517C63"/>
    <w:rsid w:val="00524CE6"/>
    <w:rsid w:val="005363C4"/>
    <w:rsid w:val="00536BDE"/>
    <w:rsid w:val="00543ACC"/>
    <w:rsid w:val="00547F29"/>
    <w:rsid w:val="00555714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0EF4"/>
    <w:rsid w:val="0069647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3CF5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63BF1"/>
    <w:rsid w:val="00764D83"/>
    <w:rsid w:val="00766FD4"/>
    <w:rsid w:val="00772352"/>
    <w:rsid w:val="0078168C"/>
    <w:rsid w:val="00787C2A"/>
    <w:rsid w:val="00790E27"/>
    <w:rsid w:val="00795514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6E29"/>
    <w:rsid w:val="0090128F"/>
    <w:rsid w:val="00911803"/>
    <w:rsid w:val="00916188"/>
    <w:rsid w:val="00923D7D"/>
    <w:rsid w:val="00947C53"/>
    <w:rsid w:val="009508DF"/>
    <w:rsid w:val="00950DAC"/>
    <w:rsid w:val="00952CD1"/>
    <w:rsid w:val="00954A07"/>
    <w:rsid w:val="00962EA4"/>
    <w:rsid w:val="00983469"/>
    <w:rsid w:val="00997F14"/>
    <w:rsid w:val="009A78D9"/>
    <w:rsid w:val="009B4F2F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5642F"/>
    <w:rsid w:val="00C61DC5"/>
    <w:rsid w:val="00C67C36"/>
    <w:rsid w:val="00C67E92"/>
    <w:rsid w:val="00C70A26"/>
    <w:rsid w:val="00C71AF4"/>
    <w:rsid w:val="00C766DF"/>
    <w:rsid w:val="00C94B98"/>
    <w:rsid w:val="00CA2B96"/>
    <w:rsid w:val="00CA5089"/>
    <w:rsid w:val="00CC2DEF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444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87BB3"/>
    <w:rsid w:val="00D94E95"/>
    <w:rsid w:val="00DA2114"/>
    <w:rsid w:val="00DD5B0E"/>
    <w:rsid w:val="00DE09C0"/>
    <w:rsid w:val="00DE1049"/>
    <w:rsid w:val="00DE4A14"/>
    <w:rsid w:val="00DF320D"/>
    <w:rsid w:val="00DF71C8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61D36"/>
    <w:rsid w:val="00E63348"/>
    <w:rsid w:val="00E644E8"/>
    <w:rsid w:val="00E6567A"/>
    <w:rsid w:val="00E77E88"/>
    <w:rsid w:val="00E8107D"/>
    <w:rsid w:val="00E8351F"/>
    <w:rsid w:val="00E960BB"/>
    <w:rsid w:val="00E96BE6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7589"/>
    <w:rsid w:val="00FE6784"/>
    <w:rsid w:val="00FF016A"/>
    <w:rsid w:val="00FF1401"/>
    <w:rsid w:val="00FF5172"/>
    <w:rsid w:val="00FF5E7D"/>
    <w:rsid w:val="090AB57E"/>
    <w:rsid w:val="0DE0F6B0"/>
    <w:rsid w:val="0EBB0F46"/>
    <w:rsid w:val="0F7CC711"/>
    <w:rsid w:val="11391472"/>
    <w:rsid w:val="115B9D26"/>
    <w:rsid w:val="13A59F0D"/>
    <w:rsid w:val="175F850D"/>
    <w:rsid w:val="1BE98879"/>
    <w:rsid w:val="2540F694"/>
    <w:rsid w:val="2E4C7314"/>
    <w:rsid w:val="2F416F37"/>
    <w:rsid w:val="342AE5C1"/>
    <w:rsid w:val="3A567C5C"/>
    <w:rsid w:val="3A68C4D5"/>
    <w:rsid w:val="3EFE45F6"/>
    <w:rsid w:val="4224628F"/>
    <w:rsid w:val="42B105D5"/>
    <w:rsid w:val="43B12A85"/>
    <w:rsid w:val="4AA33DAC"/>
    <w:rsid w:val="4DC8AF2B"/>
    <w:rsid w:val="52996AEB"/>
    <w:rsid w:val="5CBC0335"/>
    <w:rsid w:val="7018410C"/>
    <w:rsid w:val="79209BC9"/>
    <w:rsid w:val="79D2F992"/>
    <w:rsid w:val="7E63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EDC0-815F-4C47-84F1-FF0D7C80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303</TotalTime>
  <Pages>5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Bogdan Jaworski</cp:lastModifiedBy>
  <cp:revision>56</cp:revision>
  <cp:lastPrinted>2019-02-06T12:12:00Z</cp:lastPrinted>
  <dcterms:created xsi:type="dcterms:W3CDTF">2021-09-23T15:44:00Z</dcterms:created>
  <dcterms:modified xsi:type="dcterms:W3CDTF">2023-12-29T15:58:00Z</dcterms:modified>
</cp:coreProperties>
</file>